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E88BF6" w14:textId="6C522ADE" w:rsidR="00535962" w:rsidRPr="00F7167E" w:rsidRDefault="002A02ED">
      <w:r w:rsidRPr="00BB17B9">
        <w:rPr>
          <w:rFonts w:ascii="Book Antiqua" w:hAnsi="Book Antiqua"/>
          <w:noProof/>
        </w:rPr>
        <w:drawing>
          <wp:anchor distT="0" distB="0" distL="114300" distR="114300" simplePos="0" relativeHeight="251687936" behindDoc="1" locked="0" layoutInCell="1" allowOverlap="1" wp14:anchorId="2743686F" wp14:editId="22119D4C">
            <wp:simplePos x="0" y="0"/>
            <wp:positionH relativeFrom="margin">
              <wp:posOffset>3924300</wp:posOffset>
            </wp:positionH>
            <wp:positionV relativeFrom="paragraph">
              <wp:posOffset>-908050</wp:posOffset>
            </wp:positionV>
            <wp:extent cx="1459230" cy="1246505"/>
            <wp:effectExtent l="0" t="0" r="7620" b="0"/>
            <wp:wrapNone/>
            <wp:docPr id="18" name="Imagen 1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23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2961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2C6B05B" wp14:editId="1B683E4B">
                <wp:simplePos x="0" y="0"/>
                <wp:positionH relativeFrom="column">
                  <wp:posOffset>6991350</wp:posOffset>
                </wp:positionH>
                <wp:positionV relativeFrom="paragraph">
                  <wp:posOffset>-571500</wp:posOffset>
                </wp:positionV>
                <wp:extent cx="1967865" cy="701040"/>
                <wp:effectExtent l="0" t="0" r="1333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6786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bookmarkStart w:id="0" w:name="_Hlk105776053" w:displacedByCustomXml="next"/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441813221"/>
                                    </w:sdt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839379826"/>
                                        </w:sdtPr>
                                        <w:sdtContent>
                                          <w:p w14:paraId="750337D4" w14:textId="724D8227" w:rsidR="00DE5E6A" w:rsidRDefault="00DE5E6A" w:rsidP="00DE5E6A">
                                            <w:pPr>
                                              <w:spacing w:after="160" w:line="259" w:lineRule="auto"/>
                                              <w:jc w:val="center"/>
                                              <w:rPr>
                                                <w:rStyle w:val="Style2"/>
                                              </w:rPr>
                                            </w:pPr>
                                            <w:r w:rsidRPr="00FB1987">
                                              <w:rPr>
                                                <w:rStyle w:val="Style2"/>
                                              </w:rPr>
                                              <w:t>MIVHED-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CCC-LPN-202</w:t>
                                            </w:r>
                                            <w:r w:rsidR="00BC4659">
                                              <w:rPr>
                                                <w:rStyle w:val="Style2"/>
                                              </w:rPr>
                                              <w:t>4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-00</w:t>
                                            </w:r>
                                            <w:r w:rsidR="008112F2">
                                              <w:rPr>
                                                <w:rStyle w:val="Style2"/>
                                              </w:rPr>
                                              <w:t>16</w:t>
                                            </w:r>
                                          </w:p>
                                        </w:sdtContent>
                                      </w:sdt>
                                      <w:p w14:paraId="0AF25819" w14:textId="1781AC37" w:rsidR="002A02ED" w:rsidRPr="00535962" w:rsidRDefault="00000000" w:rsidP="002A02ED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  <w:p w14:paraId="5477A924" w14:textId="0E2A5D39" w:rsidR="00840E00" w:rsidRPr="00535962" w:rsidRDefault="00000000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  <w:bookmarkEnd w:id="0" w:displacedByCustomXml="prev"/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6F6BD74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C6B05B" id="Group 20" o:spid="_x0000_s1026" style="position:absolute;margin-left:550.5pt;margin-top:-45pt;width:154.95pt;height:55.2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bookmarkStart w:id="1" w:name="_Hlk105776053" w:displacedByCustomXml="next"/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441813221"/>
                              </w:sdt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839379826"/>
                                  </w:sdtPr>
                                  <w:sdtContent>
                                    <w:p w14:paraId="750337D4" w14:textId="724D8227" w:rsidR="00DE5E6A" w:rsidRDefault="00DE5E6A" w:rsidP="00DE5E6A">
                                      <w:pPr>
                                        <w:spacing w:after="160" w:line="259" w:lineRule="auto"/>
                                        <w:jc w:val="center"/>
                                        <w:rPr>
                                          <w:rStyle w:val="Style2"/>
                                        </w:rPr>
                                      </w:pPr>
                                      <w:r w:rsidRPr="00FB1987">
                                        <w:rPr>
                                          <w:rStyle w:val="Style2"/>
                                        </w:rPr>
                                        <w:t>MIVHED-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CCC-LPN-202</w:t>
                                      </w:r>
                                      <w:r w:rsidR="00BC4659">
                                        <w:rPr>
                                          <w:rStyle w:val="Style2"/>
                                        </w:rPr>
                                        <w:t>4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-00</w:t>
                                      </w:r>
                                      <w:r w:rsidR="008112F2">
                                        <w:rPr>
                                          <w:rStyle w:val="Style2"/>
                                        </w:rPr>
                                        <w:t>16</w:t>
                                      </w:r>
                                    </w:p>
                                  </w:sdtContent>
                                </w:sdt>
                                <w:p w14:paraId="0AF25819" w14:textId="1781AC37" w:rsidR="002A02ED" w:rsidRPr="00535962" w:rsidRDefault="00000000" w:rsidP="002A02ED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  <w:p w14:paraId="5477A924" w14:textId="0E2A5D39" w:rsidR="00840E00" w:rsidRPr="00535962" w:rsidRDefault="00000000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  <w:bookmarkEnd w:id="1" w:displacedByCustomXml="prev"/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6F6BD74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9A41E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DE4A644" wp14:editId="31ED8124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Content>
                              <w:p w14:paraId="7B074B3E" w14:textId="344953AE" w:rsidR="00BC61BD" w:rsidRPr="00BC61BD" w:rsidRDefault="003E2F0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11681EC" wp14:editId="3F1218AC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4A644" id="Text Box 2" o:spid="_x0000_s1031" type="#_x0000_t202" style="position:absolute;margin-left:-37.2pt;margin-top:-26.35pt;width:81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7B074B3E" w14:textId="344953AE" w:rsidR="00BC61BD" w:rsidRPr="00BC61BD" w:rsidRDefault="003E2F0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11681EC" wp14:editId="3F1218AC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634C60" wp14:editId="7375F0EA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2B83C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34C60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302B83C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4E1E9B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A82C62" wp14:editId="25C2B76B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371850" cy="4286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2" w:name="_Hlk105776015" w:displacedByCustomXml="next"/>
                          <w:bookmarkStart w:id="3" w:name="_Hlk105776014" w:displacedByCustomXml="next"/>
                          <w:bookmarkStart w:id="4" w:name="_Hlk105776013" w:displacedByCustomXml="next"/>
                          <w:bookmarkStart w:id="5" w:name="_Hlk105776012" w:displacedByCustomXml="next"/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1463860"/>
                            </w:sdtPr>
                            <w:sdtContent>
                              <w:p w14:paraId="67B1433E" w14:textId="77777777" w:rsidR="002A02ED" w:rsidRDefault="002A02ED" w:rsidP="002A02ED">
                                <w:pPr>
                                  <w:spacing w:after="0"/>
                                  <w:jc w:val="center"/>
                                  <w:rPr>
                                    <w:rStyle w:val="Style6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MINISTERIO DE LA VIVIENDA, HABITAT Y EDIFICACIONES</w:t>
                                </w:r>
                              </w:p>
                              <w:p w14:paraId="6EB31109" w14:textId="166D8375" w:rsidR="002E1412" w:rsidRPr="002E1412" w:rsidRDefault="002A02ED" w:rsidP="002A02ED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(MIVHED)</w:t>
                                </w:r>
                              </w:p>
                            </w:sdtContent>
                          </w:sdt>
                          <w:bookmarkEnd w:id="2" w:displacedByCustomXml="prev"/>
                          <w:bookmarkEnd w:id="3" w:displacedByCustomXml="prev"/>
                          <w:bookmarkEnd w:id="4" w:displacedByCustomXml="prev"/>
                          <w:bookmarkEnd w:id="5" w:displacedByCustomXml="prev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82C62" id="Text Box 16" o:spid="_x0000_s1033" type="#_x0000_t202" style="position:absolute;margin-left:228.75pt;margin-top:8.1pt;width:265.5pt;height:33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" stroked="f">
                <v:textbox>
                  <w:txbxContent>
                    <w:bookmarkStart w:id="6" w:name="_Hlk105776015" w:displacedByCustomXml="next"/>
                    <w:bookmarkStart w:id="7" w:name="_Hlk105776014" w:displacedByCustomXml="next"/>
                    <w:bookmarkStart w:id="8" w:name="_Hlk105776013" w:displacedByCustomXml="next"/>
                    <w:bookmarkStart w:id="9" w:name="_Hlk105776012" w:displacedByCustomXml="next"/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11463860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67B1433E" w14:textId="77777777" w:rsidR="002A02ED" w:rsidRDefault="002A02ED" w:rsidP="002A02ED">
                          <w:pPr>
                            <w:spacing w:after="0"/>
                            <w:jc w:val="center"/>
                            <w:rPr>
                              <w:rStyle w:val="Style6"/>
                            </w:rPr>
                          </w:pPr>
                          <w:r>
                            <w:rPr>
                              <w:rStyle w:val="Style6"/>
                            </w:rPr>
                            <w:t>MINISTERIO DE LA VIVIENDA, HABITAT Y EDIFICACIONES</w:t>
                          </w:r>
                        </w:p>
                        <w:p w14:paraId="6EB31109" w14:textId="166D8375" w:rsidR="002E1412" w:rsidRPr="002E1412" w:rsidRDefault="002A02ED" w:rsidP="002A02ED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</w:rPr>
                            <w:t>(MIVHED)</w:t>
                          </w:r>
                        </w:p>
                      </w:sdtContent>
                    </w:sdt>
                    <w:bookmarkEnd w:id="6" w:displacedByCustomXml="prev"/>
                    <w:bookmarkEnd w:id="7" w:displacedByCustomXml="prev"/>
                    <w:bookmarkEnd w:id="8" w:displacedByCustomXml="prev"/>
                    <w:bookmarkEnd w:id="9" w:displacedByCustomXml="prev"/>
                  </w:txbxContent>
                </v:textbox>
              </v:shape>
            </w:pict>
          </mc:Fallback>
        </mc:AlternateContent>
      </w:r>
      <w:r w:rsidR="00830A6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4EA808B" wp14:editId="3352032D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07B74C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EA808B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5907B74C" w14:textId="77777777" w:rsidR="0026335F" w:rsidRPr="0026335F" w:rsidRDefault="00BC465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8F8E9AA" w14:textId="4DC4C638" w:rsidR="007D608F" w:rsidRDefault="00830A6F" w:rsidP="00E81276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828DE8F" wp14:editId="5D1ADE35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1DD8D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28DE8F" id="Text Box 13" o:spid="_x0000_s1035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D9Cpaf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411DD8D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C4659">
                        <w:fldChar w:fldCharType="begin"/>
                      </w:r>
                      <w:r w:rsidR="00BC4659">
                        <w:instrText xml:space="preserve"> NUMPAGES   \* MERGEFORMAT </w:instrText>
                      </w:r>
                      <w:r w:rsidR="00BC4659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BC465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028F1ED" w14:textId="10F523F2" w:rsidR="007372FF" w:rsidRPr="009C638F" w:rsidRDefault="002A02ED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50B567" wp14:editId="1B9BA1ED">
                <wp:simplePos x="0" y="0"/>
                <wp:positionH relativeFrom="column">
                  <wp:posOffset>2947670</wp:posOffset>
                </wp:positionH>
                <wp:positionV relativeFrom="paragraph">
                  <wp:posOffset>17145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685FD1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0B567" id="Text Box 18" o:spid="_x0000_s1036" type="#_x0000_t202" style="position:absolute;left:0;text-align:left;margin-left:232.1pt;margin-top:1.3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" stroked="f">
                <v:textbox>
                  <w:txbxContent>
                    <w:p w14:paraId="31685FD1" w14:textId="77777777" w:rsidR="00F7443C" w:rsidRPr="004767CC" w:rsidRDefault="00BC465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602C3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634E1CF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5C79C7C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5CB3C8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60DDEE1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72973076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3D02F903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617C514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48F053B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46C7E626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D51DC3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73E3B97F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0250407D" w14:textId="77777777" w:rsidR="007372FF" w:rsidRPr="00081E2D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  <w:lang w:val="pt-PT"/>
              </w:rPr>
            </w:pPr>
            <w:r w:rsidRPr="00081E2D">
              <w:rPr>
                <w:rFonts w:ascii="Arial" w:hAnsi="Arial" w:cs="Arial"/>
                <w:b/>
                <w:bCs/>
                <w:sz w:val="20"/>
                <w:szCs w:val="22"/>
                <w:lang w:val="pt-PT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5BC6BEE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75DD409" w14:textId="77777777" w:rsidTr="00822B7A">
        <w:trPr>
          <w:trHeight w:val="229"/>
          <w:jc w:val="center"/>
        </w:trPr>
        <w:tc>
          <w:tcPr>
            <w:tcW w:w="0" w:type="auto"/>
          </w:tcPr>
          <w:p w14:paraId="2D2B0F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680681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CB130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49181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15142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CB30B9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BD0572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2AC4E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AF85120" w14:textId="77777777" w:rsidTr="00822B7A">
        <w:trPr>
          <w:trHeight w:val="211"/>
          <w:jc w:val="center"/>
        </w:trPr>
        <w:tc>
          <w:tcPr>
            <w:tcW w:w="0" w:type="auto"/>
          </w:tcPr>
          <w:p w14:paraId="759C3E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61A71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F90DB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33143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3EA8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064C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7C3E8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AE68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25F3BE" w14:textId="77777777" w:rsidTr="00822B7A">
        <w:trPr>
          <w:trHeight w:val="229"/>
          <w:jc w:val="center"/>
        </w:trPr>
        <w:tc>
          <w:tcPr>
            <w:tcW w:w="0" w:type="auto"/>
          </w:tcPr>
          <w:p w14:paraId="634D16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F6E09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707B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52E6B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0DE36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7EC56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0CC4EA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8F2EA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C61D737" w14:textId="77777777" w:rsidTr="00822B7A">
        <w:trPr>
          <w:trHeight w:val="229"/>
          <w:jc w:val="center"/>
        </w:trPr>
        <w:tc>
          <w:tcPr>
            <w:tcW w:w="0" w:type="auto"/>
          </w:tcPr>
          <w:p w14:paraId="0D0487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1DDA4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EE93E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514B4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65405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66715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51776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1E10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E0CD7E3" w14:textId="77777777" w:rsidTr="00822B7A">
        <w:trPr>
          <w:trHeight w:val="229"/>
          <w:jc w:val="center"/>
        </w:trPr>
        <w:tc>
          <w:tcPr>
            <w:tcW w:w="0" w:type="auto"/>
          </w:tcPr>
          <w:p w14:paraId="308A37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18A2B6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CB0CA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56F7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451D0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1BE38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9CFC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6985B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DD16EAC" w14:textId="77777777" w:rsidTr="00822B7A">
        <w:trPr>
          <w:trHeight w:val="229"/>
          <w:jc w:val="center"/>
        </w:trPr>
        <w:tc>
          <w:tcPr>
            <w:tcW w:w="0" w:type="auto"/>
          </w:tcPr>
          <w:p w14:paraId="4DC312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4FA5EB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B5532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E74D1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2A2AE6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09469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CE6BA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A8A7C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4972E95" w14:textId="77777777" w:rsidTr="00822B7A">
        <w:trPr>
          <w:trHeight w:val="229"/>
          <w:jc w:val="center"/>
        </w:trPr>
        <w:tc>
          <w:tcPr>
            <w:tcW w:w="0" w:type="auto"/>
          </w:tcPr>
          <w:p w14:paraId="168F9E7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EC011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74F1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53295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F6520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A390A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EF0F7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D47BF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40C95A" w14:textId="77777777" w:rsidTr="00822B7A">
        <w:trPr>
          <w:trHeight w:val="211"/>
          <w:jc w:val="center"/>
        </w:trPr>
        <w:tc>
          <w:tcPr>
            <w:tcW w:w="0" w:type="auto"/>
          </w:tcPr>
          <w:p w14:paraId="66E313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05DA1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30E45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59898A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A25D8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E01A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85A6F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06F5C9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1BC80B5" w14:textId="77777777" w:rsidTr="00822B7A">
        <w:trPr>
          <w:trHeight w:val="229"/>
          <w:jc w:val="center"/>
        </w:trPr>
        <w:tc>
          <w:tcPr>
            <w:tcW w:w="0" w:type="auto"/>
          </w:tcPr>
          <w:p w14:paraId="2F7965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F2957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020625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56891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9427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9CE9A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5FF9F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8F2C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3EF33C" w14:textId="77777777" w:rsidTr="00822B7A">
        <w:trPr>
          <w:trHeight w:val="229"/>
          <w:jc w:val="center"/>
        </w:trPr>
        <w:tc>
          <w:tcPr>
            <w:tcW w:w="0" w:type="auto"/>
          </w:tcPr>
          <w:p w14:paraId="07A261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B73982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CA1FA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25E9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27861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F4F84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8B95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E05F2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0B0641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0A022937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0FF3EB37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1B93545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7E17E37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757D9C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ED88080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1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7F4B0B" w14:textId="77777777" w:rsidR="00217046" w:rsidRDefault="00217046" w:rsidP="001007E7">
      <w:pPr>
        <w:spacing w:after="0" w:line="240" w:lineRule="auto"/>
      </w:pPr>
      <w:r>
        <w:separator/>
      </w:r>
    </w:p>
  </w:endnote>
  <w:endnote w:type="continuationSeparator" w:id="0">
    <w:p w14:paraId="490BD8EF" w14:textId="77777777" w:rsidR="00217046" w:rsidRDefault="0021704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C78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F035F96" wp14:editId="7F76DA2D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2303EB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035F9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122303EB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9CE4A4" wp14:editId="56FC1775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D147CA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ABC044C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D9CE4A4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6FD147CA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ABC044C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4020B31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201CBFF8" wp14:editId="09FD461E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D74004F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463CC8A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38ABFB" w14:textId="77777777" w:rsidR="00217046" w:rsidRDefault="00217046" w:rsidP="001007E7">
      <w:pPr>
        <w:spacing w:after="0" w:line="240" w:lineRule="auto"/>
      </w:pPr>
      <w:r>
        <w:separator/>
      </w:r>
    </w:p>
  </w:footnote>
  <w:footnote w:type="continuationSeparator" w:id="0">
    <w:p w14:paraId="436EE808" w14:textId="77777777" w:rsidR="00217046" w:rsidRDefault="00217046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5148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0EA"/>
    <w:rsid w:val="0001679F"/>
    <w:rsid w:val="000232DB"/>
    <w:rsid w:val="00034DD9"/>
    <w:rsid w:val="00081E2D"/>
    <w:rsid w:val="00090E8D"/>
    <w:rsid w:val="000A5DAC"/>
    <w:rsid w:val="000B3B70"/>
    <w:rsid w:val="000C2961"/>
    <w:rsid w:val="001007E7"/>
    <w:rsid w:val="001020C0"/>
    <w:rsid w:val="00123B8D"/>
    <w:rsid w:val="001263E8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17046"/>
    <w:rsid w:val="002356C0"/>
    <w:rsid w:val="00253DBA"/>
    <w:rsid w:val="0026335F"/>
    <w:rsid w:val="002655DF"/>
    <w:rsid w:val="0027639B"/>
    <w:rsid w:val="00284B63"/>
    <w:rsid w:val="002860A4"/>
    <w:rsid w:val="002971F5"/>
    <w:rsid w:val="002A02ED"/>
    <w:rsid w:val="002E1412"/>
    <w:rsid w:val="00314023"/>
    <w:rsid w:val="0031441A"/>
    <w:rsid w:val="003B38E0"/>
    <w:rsid w:val="003E2F0D"/>
    <w:rsid w:val="003F0543"/>
    <w:rsid w:val="0042490F"/>
    <w:rsid w:val="00457D06"/>
    <w:rsid w:val="00461984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112F2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9B6166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02EDD"/>
    <w:rsid w:val="00B420BA"/>
    <w:rsid w:val="00B62EEF"/>
    <w:rsid w:val="00B97B51"/>
    <w:rsid w:val="00BC1D0C"/>
    <w:rsid w:val="00BC4659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DE5E6A"/>
    <w:rsid w:val="00E13E55"/>
    <w:rsid w:val="00E260F3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D5E4D"/>
    <w:rsid w:val="00FF646A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8C8ADA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67866-354D-44DC-971E-F2ED51A10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Apertura.dotx</Template>
  <TotalTime>1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Karlem Miosotis Diaz</cp:lastModifiedBy>
  <cp:revision>4</cp:revision>
  <cp:lastPrinted>2011-03-04T19:05:00Z</cp:lastPrinted>
  <dcterms:created xsi:type="dcterms:W3CDTF">2024-04-11T20:35:00Z</dcterms:created>
  <dcterms:modified xsi:type="dcterms:W3CDTF">2024-09-26T19:47:00Z</dcterms:modified>
</cp:coreProperties>
</file>